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Lüftungsarbeiten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Elmshorn - Lüftungsarbeiten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